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8162C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</w:t>
      </w:r>
      <w:r>
        <w:rPr>
          <w:rFonts w:ascii="Times New Roman" w:hAnsi="Times New Roman" w:cs="Times New Roman"/>
          <w:sz w:val="24"/>
          <w:szCs w:val="24"/>
        </w:rPr>
        <w:t xml:space="preserve">      (fl.1460)</w:t>
      </w:r>
    </w:p>
    <w:p w14:paraId="6A276136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Ampthill, Bedfordshire. Yeoman.</w:t>
      </w:r>
    </w:p>
    <w:p w14:paraId="03C93C8C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477DC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172B2F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William Hyde of London, gentleman(q.v.), and Nicholas Gonell of London,</w:t>
      </w:r>
    </w:p>
    <w:p w14:paraId="47E07201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cutler(q.v.), as the executors of John Gist of London(q.v.), brought a plaint of</w:t>
      </w:r>
    </w:p>
    <w:p w14:paraId="08827898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against him and four others.</w:t>
      </w:r>
    </w:p>
    <w:p w14:paraId="105905BC" w14:textId="7A68B2B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A7A9EA" w14:textId="77777777" w:rsidR="00F97583" w:rsidRDefault="00F97583" w:rsidP="00F975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William Hyde, gentleman(q.v.), and Nicholas Gonell of London, cutler(q.v.),</w:t>
      </w:r>
    </w:p>
    <w:p w14:paraId="5A2E32B3" w14:textId="77777777" w:rsidR="00F97583" w:rsidRDefault="00F97583" w:rsidP="00F975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as the executors of John Gest(q.v.), brought a plaint of debt against him and </w:t>
      </w:r>
    </w:p>
    <w:p w14:paraId="1D9D03CE" w14:textId="2B58B939" w:rsidR="00F97583" w:rsidRDefault="00F97583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others.    ( </w:t>
      </w:r>
      <w:hyperlink r:id="rId7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3DBEB6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CA158C" w14:textId="7777777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A97600" w14:textId="05C69607" w:rsidR="00502F86" w:rsidRDefault="00502F86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2022</w:t>
      </w:r>
    </w:p>
    <w:p w14:paraId="2E76479C" w14:textId="06BC3A82" w:rsidR="00F97583" w:rsidRDefault="00F97583" w:rsidP="00502F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2022</w:t>
      </w:r>
    </w:p>
    <w:p w14:paraId="17C66C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ADC97" w14:textId="77777777" w:rsidR="00502F86" w:rsidRDefault="00502F86" w:rsidP="009139A6">
      <w:r>
        <w:separator/>
      </w:r>
    </w:p>
  </w:endnote>
  <w:endnote w:type="continuationSeparator" w:id="0">
    <w:p w14:paraId="279CEEBD" w14:textId="77777777" w:rsidR="00502F86" w:rsidRDefault="00502F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DA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B3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12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C91D" w14:textId="77777777" w:rsidR="00502F86" w:rsidRDefault="00502F86" w:rsidP="009139A6">
      <w:r>
        <w:separator/>
      </w:r>
    </w:p>
  </w:footnote>
  <w:footnote w:type="continuationSeparator" w:id="0">
    <w:p w14:paraId="02B16671" w14:textId="77777777" w:rsidR="00502F86" w:rsidRDefault="00502F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F7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3A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C2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F86"/>
    <w:rsid w:val="000666E0"/>
    <w:rsid w:val="002510B7"/>
    <w:rsid w:val="00502F8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45B43"/>
  <w15:chartTrackingRefBased/>
  <w15:docId w15:val="{297750DD-453A-49D5-B37A-671F1902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2F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99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2022-10-20T07:46:00Z</dcterms:created>
  <dcterms:modified xsi:type="dcterms:W3CDTF">2022-10-24T10:34:00Z</dcterms:modified>
</cp:coreProperties>
</file>